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EBF184" w14:textId="77777777" w:rsidR="00A77215" w:rsidRDefault="00EF01F8" w:rsidP="00E71FC3">
      <w:pPr>
        <w:pStyle w:val="NoSpacing"/>
      </w:pPr>
      <w:r>
        <w:rPr>
          <w:u w:val="single"/>
        </w:rPr>
        <w:t>Elizabeth TRYVET</w:t>
      </w:r>
      <w:r>
        <w:t xml:space="preserve">     </w:t>
      </w:r>
      <w:proofErr w:type="gramStart"/>
      <w:r>
        <w:t xml:space="preserve">   (</w:t>
      </w:r>
      <w:proofErr w:type="gramEnd"/>
      <w:r>
        <w:t>d.1433)</w:t>
      </w:r>
    </w:p>
    <w:p w14:paraId="4C9D2D25" w14:textId="77777777" w:rsidR="00EF01F8" w:rsidRDefault="00EF01F8" w:rsidP="00E71FC3">
      <w:pPr>
        <w:pStyle w:val="NoSpacing"/>
      </w:pPr>
      <w:r>
        <w:t>Widow.</w:t>
      </w:r>
    </w:p>
    <w:p w14:paraId="44D9B643" w14:textId="77777777" w:rsidR="00EF01F8" w:rsidRDefault="00EF01F8" w:rsidP="00E71FC3">
      <w:pPr>
        <w:pStyle w:val="NoSpacing"/>
      </w:pPr>
    </w:p>
    <w:p w14:paraId="6F320FAA" w14:textId="77777777" w:rsidR="00EF01F8" w:rsidRDefault="00EF01F8" w:rsidP="00E71FC3">
      <w:pPr>
        <w:pStyle w:val="NoSpacing"/>
      </w:pPr>
    </w:p>
    <w:p w14:paraId="6E8FD91A" w14:textId="77777777" w:rsidR="00EF01F8" w:rsidRDefault="00EF01F8" w:rsidP="00E71FC3">
      <w:pPr>
        <w:pStyle w:val="NoSpacing"/>
      </w:pPr>
      <w:r>
        <w:t xml:space="preserve">= Sir Thomas </w:t>
      </w:r>
      <w:proofErr w:type="spellStart"/>
      <w:r>
        <w:t>Tryvet</w:t>
      </w:r>
      <w:proofErr w:type="spellEnd"/>
      <w:r>
        <w:t>.</w:t>
      </w:r>
    </w:p>
    <w:p w14:paraId="1F88AD76" w14:textId="77777777" w:rsidR="00EF01F8" w:rsidRDefault="00EF01F8" w:rsidP="00EF01F8">
      <w:pPr>
        <w:pStyle w:val="NoSpacing"/>
      </w:pPr>
      <w:r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24-214)</w:t>
      </w:r>
    </w:p>
    <w:p w14:paraId="59735AD0" w14:textId="77777777" w:rsidR="00EF01F8" w:rsidRDefault="00EF01F8" w:rsidP="00EF01F8">
      <w:pPr>
        <w:pStyle w:val="NoSpacing"/>
      </w:pPr>
    </w:p>
    <w:p w14:paraId="396FBA53" w14:textId="77777777" w:rsidR="00EF01F8" w:rsidRDefault="00EF01F8" w:rsidP="00EF01F8">
      <w:pPr>
        <w:pStyle w:val="NoSpacing"/>
      </w:pPr>
    </w:p>
    <w:p w14:paraId="0E4BD70D" w14:textId="77777777" w:rsidR="00EF01F8" w:rsidRDefault="00EF01F8" w:rsidP="00EF01F8">
      <w:pPr>
        <w:pStyle w:val="NoSpacing"/>
      </w:pPr>
      <w:r>
        <w:t>30 Nov.1433</w:t>
      </w:r>
      <w:r>
        <w:tab/>
        <w:t>She died.   (ibid.)</w:t>
      </w:r>
    </w:p>
    <w:p w14:paraId="7088DF46" w14:textId="108DCF1F" w:rsidR="00A77215" w:rsidRDefault="00A77215" w:rsidP="00A77215">
      <w:pPr>
        <w:pStyle w:val="NoSpacing"/>
      </w:pPr>
      <w:r>
        <w:t>14 Dec.</w:t>
      </w:r>
      <w:r>
        <w:tab/>
        <w:t xml:space="preserve">Writ of diem </w:t>
      </w:r>
      <w:proofErr w:type="spellStart"/>
      <w:r>
        <w:t>clausit</w:t>
      </w:r>
      <w:proofErr w:type="spellEnd"/>
      <w:r>
        <w:t xml:space="preserve"> extremum to the Escheator of Kent.    </w:t>
      </w:r>
    </w:p>
    <w:p w14:paraId="339DD18E" w14:textId="76D4B5FD" w:rsidR="00A77215" w:rsidRDefault="00A77215" w:rsidP="00A77215">
      <w:pPr>
        <w:pStyle w:val="NoSpacing"/>
      </w:pPr>
      <w:r>
        <w:tab/>
      </w:r>
      <w:r>
        <w:tab/>
        <w:t>(C.F.R. 1430-37 p.165)</w:t>
      </w:r>
    </w:p>
    <w:p w14:paraId="4DEA8401" w14:textId="77777777" w:rsidR="00A77215" w:rsidRDefault="00A77215" w:rsidP="00A77215">
      <w:pPr>
        <w:pStyle w:val="NoSpacing"/>
      </w:pPr>
      <w:r>
        <w:t>15 Feb.1434</w:t>
      </w:r>
      <w:r>
        <w:tab/>
        <w:t xml:space="preserve">Writ of diem </w:t>
      </w:r>
      <w:proofErr w:type="spellStart"/>
      <w:r>
        <w:t>clausit</w:t>
      </w:r>
      <w:proofErr w:type="spellEnd"/>
      <w:r>
        <w:t xml:space="preserve"> extremum to the Escheator of Somerset.   (ibid.)</w:t>
      </w:r>
    </w:p>
    <w:p w14:paraId="76AB1BEE" w14:textId="77777777" w:rsidR="00A77215" w:rsidRDefault="00A77215" w:rsidP="00EF01F8">
      <w:pPr>
        <w:pStyle w:val="NoSpacing"/>
      </w:pPr>
    </w:p>
    <w:p w14:paraId="0E85B97C" w14:textId="77777777" w:rsidR="00EF01F8" w:rsidRDefault="00EF01F8" w:rsidP="00EF01F8">
      <w:pPr>
        <w:pStyle w:val="NoSpacing"/>
      </w:pPr>
    </w:p>
    <w:p w14:paraId="3B298085" w14:textId="77777777" w:rsidR="00EF01F8" w:rsidRDefault="00EF01F8" w:rsidP="00EF01F8">
      <w:pPr>
        <w:pStyle w:val="NoSpacing"/>
      </w:pPr>
    </w:p>
    <w:p w14:paraId="42344A2E" w14:textId="77777777" w:rsidR="00EF01F8" w:rsidRDefault="00EF01F8" w:rsidP="00EF01F8">
      <w:pPr>
        <w:pStyle w:val="NoSpacing"/>
      </w:pPr>
      <w:r>
        <w:t>25 June 2017</w:t>
      </w:r>
    </w:p>
    <w:p w14:paraId="2454D2FC" w14:textId="0A31063F" w:rsidR="00A77215" w:rsidRPr="00EF01F8" w:rsidRDefault="00A77215" w:rsidP="00EF01F8">
      <w:pPr>
        <w:pStyle w:val="NoSpacing"/>
      </w:pPr>
      <w:r>
        <w:t>13 October 2024</w:t>
      </w:r>
    </w:p>
    <w:sectPr w:rsidR="00A77215" w:rsidRPr="00EF01F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86D852" w14:textId="77777777" w:rsidR="00EF01F8" w:rsidRDefault="00EF01F8" w:rsidP="00E71FC3">
      <w:pPr>
        <w:spacing w:after="0" w:line="240" w:lineRule="auto"/>
      </w:pPr>
      <w:r>
        <w:separator/>
      </w:r>
    </w:p>
  </w:endnote>
  <w:endnote w:type="continuationSeparator" w:id="0">
    <w:p w14:paraId="2D822233" w14:textId="77777777" w:rsidR="00EF01F8" w:rsidRDefault="00EF01F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03A84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6BE754" w14:textId="77777777" w:rsidR="00EF01F8" w:rsidRDefault="00EF01F8" w:rsidP="00E71FC3">
      <w:pPr>
        <w:spacing w:after="0" w:line="240" w:lineRule="auto"/>
      </w:pPr>
      <w:r>
        <w:separator/>
      </w:r>
    </w:p>
  </w:footnote>
  <w:footnote w:type="continuationSeparator" w:id="0">
    <w:p w14:paraId="42020651" w14:textId="77777777" w:rsidR="00EF01F8" w:rsidRDefault="00EF01F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01F8"/>
    <w:rsid w:val="001A7C09"/>
    <w:rsid w:val="00577BD5"/>
    <w:rsid w:val="00656CBA"/>
    <w:rsid w:val="006A1F77"/>
    <w:rsid w:val="00733BE7"/>
    <w:rsid w:val="00A77215"/>
    <w:rsid w:val="00AB52E8"/>
    <w:rsid w:val="00B16D3F"/>
    <w:rsid w:val="00BB41AC"/>
    <w:rsid w:val="00E71FC3"/>
    <w:rsid w:val="00EF01F8"/>
    <w:rsid w:val="00EF4813"/>
    <w:rsid w:val="00F42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9FCE85"/>
  <w15:chartTrackingRefBased/>
  <w15:docId w15:val="{28F39322-1A2A-459C-BAAC-74BC0B0DF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2017-06-25T18:43:00Z</dcterms:created>
  <dcterms:modified xsi:type="dcterms:W3CDTF">2024-10-13T18:23:00Z</dcterms:modified>
</cp:coreProperties>
</file>